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7" w:type="dxa"/>
        <w:tblLook w:val="00A0"/>
      </w:tblPr>
      <w:tblGrid>
        <w:gridCol w:w="5616"/>
        <w:gridCol w:w="4591"/>
      </w:tblGrid>
      <w:tr w:rsidR="008E23A7" w:rsidRPr="00482E0B" w:rsidTr="009D3FAA">
        <w:trPr>
          <w:trHeight w:val="312"/>
        </w:trPr>
        <w:tc>
          <w:tcPr>
            <w:tcW w:w="10207" w:type="dxa"/>
            <w:gridSpan w:val="2"/>
            <w:noWrap/>
            <w:vAlign w:val="bottom"/>
          </w:tcPr>
          <w:p w:rsidR="008E23A7" w:rsidRDefault="008E23A7" w:rsidP="00493A63">
            <w:pPr>
              <w:spacing w:line="240" w:lineRule="auto"/>
              <w:ind w:left="4570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Приложение 1</w:t>
            </w:r>
          </w:p>
        </w:tc>
      </w:tr>
      <w:tr w:rsidR="008E23A7" w:rsidRPr="00482E0B" w:rsidTr="009D3FAA">
        <w:trPr>
          <w:trHeight w:val="312"/>
        </w:trPr>
        <w:tc>
          <w:tcPr>
            <w:tcW w:w="10207" w:type="dxa"/>
            <w:gridSpan w:val="2"/>
            <w:noWrap/>
            <w:vAlign w:val="bottom"/>
          </w:tcPr>
          <w:p w:rsidR="008E23A7" w:rsidRDefault="008E23A7" w:rsidP="008B3C2F">
            <w:pPr>
              <w:spacing w:line="240" w:lineRule="auto"/>
              <w:ind w:left="4570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к решению Березинского сельского</w:t>
            </w:r>
          </w:p>
        </w:tc>
      </w:tr>
      <w:tr w:rsidR="008E23A7" w:rsidRPr="00482E0B" w:rsidTr="009D3FAA">
        <w:trPr>
          <w:trHeight w:val="312"/>
        </w:trPr>
        <w:tc>
          <w:tcPr>
            <w:tcW w:w="10207" w:type="dxa"/>
            <w:gridSpan w:val="2"/>
            <w:noWrap/>
            <w:vAlign w:val="bottom"/>
          </w:tcPr>
          <w:p w:rsidR="008E23A7" w:rsidRDefault="008E23A7" w:rsidP="00493A63">
            <w:pPr>
              <w:spacing w:line="240" w:lineRule="auto"/>
              <w:ind w:left="4570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Совета народных депутатов</w:t>
            </w:r>
          </w:p>
        </w:tc>
      </w:tr>
      <w:tr w:rsidR="008E23A7" w:rsidRPr="00482E0B" w:rsidTr="009D3FAA">
        <w:trPr>
          <w:trHeight w:val="312"/>
        </w:trPr>
        <w:tc>
          <w:tcPr>
            <w:tcW w:w="10207" w:type="dxa"/>
            <w:gridSpan w:val="2"/>
            <w:noWrap/>
            <w:vAlign w:val="bottom"/>
          </w:tcPr>
          <w:p w:rsidR="008E23A7" w:rsidRDefault="008E23A7" w:rsidP="000B6A7D">
            <w:pPr>
              <w:spacing w:line="240" w:lineRule="auto"/>
              <w:ind w:left="4570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От 27 .05.2026г.№5-95</w:t>
            </w:r>
          </w:p>
        </w:tc>
      </w:tr>
      <w:tr w:rsidR="008E23A7" w:rsidRPr="00482E0B" w:rsidTr="009D3FAA">
        <w:trPr>
          <w:trHeight w:val="312"/>
        </w:trPr>
        <w:tc>
          <w:tcPr>
            <w:tcW w:w="5616" w:type="dxa"/>
            <w:noWrap/>
            <w:vAlign w:val="bottom"/>
          </w:tcPr>
          <w:p w:rsidR="008E23A7" w:rsidRDefault="008E23A7" w:rsidP="00493A63">
            <w:pPr>
              <w:ind w:left="4570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91" w:type="dxa"/>
            <w:noWrap/>
            <w:vAlign w:val="bottom"/>
          </w:tcPr>
          <w:p w:rsidR="008E23A7" w:rsidRPr="00482E0B" w:rsidRDefault="008E23A7" w:rsidP="00493A63">
            <w:pPr>
              <w:ind w:left="4570"/>
              <w:rPr>
                <w:sz w:val="20"/>
                <w:szCs w:val="20"/>
                <w:lang w:eastAsia="ru-RU"/>
              </w:rPr>
            </w:pPr>
          </w:p>
        </w:tc>
      </w:tr>
    </w:tbl>
    <w:p w:rsidR="008E23A7" w:rsidRPr="00AB0103" w:rsidRDefault="008E23A7" w:rsidP="008E0634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AB0103">
        <w:rPr>
          <w:rFonts w:ascii="Times New Roman" w:hAnsi="Times New Roman"/>
          <w:b/>
          <w:sz w:val="24"/>
          <w:szCs w:val="24"/>
        </w:rPr>
        <w:t xml:space="preserve">Доходы бюджета </w:t>
      </w:r>
      <w:r>
        <w:rPr>
          <w:rFonts w:ascii="Times New Roman" w:hAnsi="Times New Roman"/>
          <w:b/>
          <w:sz w:val="24"/>
          <w:szCs w:val="24"/>
        </w:rPr>
        <w:t>Березинского сельского</w:t>
      </w:r>
      <w:r w:rsidRPr="00AB0103">
        <w:rPr>
          <w:rFonts w:ascii="Times New Roman" w:hAnsi="Times New Roman"/>
          <w:b/>
          <w:sz w:val="24"/>
          <w:szCs w:val="24"/>
        </w:rPr>
        <w:t xml:space="preserve"> поселени</w:t>
      </w:r>
      <w:r>
        <w:rPr>
          <w:rFonts w:ascii="Times New Roman" w:hAnsi="Times New Roman"/>
          <w:b/>
          <w:sz w:val="24"/>
          <w:szCs w:val="24"/>
        </w:rPr>
        <w:t xml:space="preserve">я Унечского муниципального района Брянской области </w:t>
      </w:r>
    </w:p>
    <w:p w:rsidR="008E23A7" w:rsidRPr="00AB0103" w:rsidRDefault="008E23A7" w:rsidP="008E0634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AB0103">
        <w:rPr>
          <w:rFonts w:ascii="Times New Roman" w:hAnsi="Times New Roman"/>
          <w:b/>
          <w:sz w:val="24"/>
          <w:szCs w:val="24"/>
        </w:rPr>
        <w:t>за 20</w:t>
      </w:r>
      <w:r>
        <w:rPr>
          <w:rFonts w:ascii="Times New Roman" w:hAnsi="Times New Roman"/>
          <w:b/>
          <w:sz w:val="24"/>
          <w:szCs w:val="24"/>
        </w:rPr>
        <w:t>25</w:t>
      </w:r>
      <w:r w:rsidRPr="00AB0103">
        <w:rPr>
          <w:rFonts w:ascii="Times New Roman" w:hAnsi="Times New Roman"/>
          <w:b/>
          <w:sz w:val="24"/>
          <w:szCs w:val="24"/>
        </w:rPr>
        <w:t xml:space="preserve"> год по кодам классификации доходов бюджетов</w:t>
      </w:r>
    </w:p>
    <w:tbl>
      <w:tblPr>
        <w:tblW w:w="11066" w:type="dxa"/>
        <w:tblInd w:w="-851" w:type="dxa"/>
        <w:tblLook w:val="00A0"/>
      </w:tblPr>
      <w:tblGrid>
        <w:gridCol w:w="282"/>
        <w:gridCol w:w="266"/>
        <w:gridCol w:w="10518"/>
      </w:tblGrid>
      <w:tr w:rsidR="008E23A7" w:rsidRPr="00482E0B" w:rsidTr="005C66E3">
        <w:trPr>
          <w:trHeight w:val="624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E23A7" w:rsidRPr="00BC24BC" w:rsidRDefault="008E23A7" w:rsidP="00BC24BC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C24B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E23A7" w:rsidRPr="00BC24BC" w:rsidRDefault="008E23A7" w:rsidP="00BC24BC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E23A7" w:rsidRDefault="008E23A7" w:rsidP="00BC24B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(рублей)</w:t>
            </w:r>
          </w:p>
          <w:tbl>
            <w:tblPr>
              <w:tblW w:w="10101" w:type="dxa"/>
              <w:tblInd w:w="191" w:type="dxa"/>
              <w:tblLook w:val="00A0"/>
            </w:tblPr>
            <w:tblGrid>
              <w:gridCol w:w="2660"/>
              <w:gridCol w:w="5845"/>
              <w:gridCol w:w="1596"/>
            </w:tblGrid>
            <w:tr w:rsidR="008E23A7" w:rsidRPr="00482E0B" w:rsidTr="009D3FAA">
              <w:trPr>
                <w:trHeight w:val="1020"/>
              </w:trPr>
              <w:tc>
                <w:tcPr>
                  <w:tcW w:w="2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23A7" w:rsidRPr="00E74921" w:rsidRDefault="008E23A7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/>
                      <w:lang w:eastAsia="ru-RU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58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E23A7" w:rsidRPr="00E74921" w:rsidRDefault="008E23A7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/>
                      <w:lang w:eastAsia="ru-RU"/>
                    </w:rPr>
                    <w:t>Наименование доходов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E23A7" w:rsidRPr="00E74921" w:rsidRDefault="008E23A7" w:rsidP="00835D93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/>
                      <w:lang w:eastAsia="ru-RU"/>
                    </w:rPr>
                    <w:t>Кассовое исполнение за 20</w:t>
                  </w:r>
                  <w:r>
                    <w:rPr>
                      <w:rFonts w:ascii="Times New Roman" w:hAnsi="Times New Roman"/>
                      <w:lang w:eastAsia="ru-RU"/>
                    </w:rPr>
                    <w:t>25</w:t>
                  </w:r>
                  <w:r w:rsidRPr="00E74921">
                    <w:rPr>
                      <w:rFonts w:ascii="Times New Roman" w:hAnsi="Times New Roman"/>
                      <w:lang w:eastAsia="ru-RU"/>
                    </w:rPr>
                    <w:t xml:space="preserve"> год</w:t>
                  </w:r>
                </w:p>
              </w:tc>
            </w:tr>
            <w:tr w:rsidR="008E23A7" w:rsidRPr="00482E0B" w:rsidTr="009D3FAA">
              <w:trPr>
                <w:trHeight w:val="312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23A7" w:rsidRPr="00E74921" w:rsidRDefault="008E23A7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E23A7" w:rsidRPr="00E74921" w:rsidRDefault="008E23A7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E23A7" w:rsidRPr="00E74921" w:rsidRDefault="008E23A7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/>
                      <w:lang w:eastAsia="ru-RU"/>
                    </w:rPr>
                    <w:t>3</w:t>
                  </w:r>
                </w:p>
              </w:tc>
            </w:tr>
            <w:tr w:rsidR="008E23A7" w:rsidRPr="00482E0B" w:rsidTr="009D3FAA">
              <w:trPr>
                <w:trHeight w:val="348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23A7" w:rsidRPr="00E74921" w:rsidRDefault="008E23A7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hAnsi="Times New Roman"/>
                      <w:b/>
                      <w:bCs/>
                      <w:lang w:eastAsia="ru-RU"/>
                    </w:rPr>
                    <w:t>1 00 00000 00 0000 000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23A7" w:rsidRPr="00E74921" w:rsidRDefault="008E23A7" w:rsidP="00AB0103">
                  <w:pPr>
                    <w:spacing w:line="240" w:lineRule="auto"/>
                    <w:ind w:firstLine="0"/>
                    <w:rPr>
                      <w:rFonts w:ascii="Times New Roman" w:hAnsi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hAnsi="Times New Roman"/>
                      <w:b/>
                      <w:bCs/>
                      <w:lang w:eastAsia="ru-RU"/>
                    </w:rPr>
                    <w:t>НАЛОГОВЫЕ И НЕНАЛОГОВЫЕ ДОХОДЫ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8E23A7" w:rsidRPr="00E74921" w:rsidRDefault="008E23A7" w:rsidP="008D249D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lang w:eastAsia="ru-RU"/>
                    </w:rPr>
                    <w:t>1635889,24</w:t>
                  </w:r>
                </w:p>
              </w:tc>
            </w:tr>
            <w:tr w:rsidR="008E23A7" w:rsidRPr="00482E0B" w:rsidTr="009D3FAA">
              <w:trPr>
                <w:trHeight w:val="492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23A7" w:rsidRPr="00E74921" w:rsidRDefault="008E23A7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hAnsi="Times New Roman"/>
                      <w:b/>
                      <w:bCs/>
                      <w:lang w:eastAsia="ru-RU"/>
                    </w:rPr>
                    <w:t>1 01 00000 00 0000 000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23A7" w:rsidRPr="00E74921" w:rsidRDefault="008E23A7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hAnsi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hAnsi="Times New Roman"/>
                      <w:b/>
                      <w:bCs/>
                      <w:lang w:eastAsia="ru-RU"/>
                    </w:rPr>
                    <w:t>НАЛОГИ НА ПРИБЫЛЬ, ДОХОДЫ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8E23A7" w:rsidRPr="00E74921" w:rsidRDefault="008E23A7" w:rsidP="00CB245B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lang w:eastAsia="ru-RU"/>
                    </w:rPr>
                    <w:t>109832,33</w:t>
                  </w:r>
                </w:p>
              </w:tc>
            </w:tr>
            <w:tr w:rsidR="008E23A7" w:rsidRPr="00482E0B" w:rsidTr="009D3FAA">
              <w:trPr>
                <w:trHeight w:val="540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23A7" w:rsidRPr="00E74921" w:rsidRDefault="008E23A7" w:rsidP="006F16C5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/>
                      <w:lang w:eastAsia="ru-RU"/>
                    </w:rPr>
                    <w:t xml:space="preserve">1 01 02000 </w:t>
                  </w:r>
                  <w:r>
                    <w:rPr>
                      <w:rFonts w:ascii="Times New Roman" w:hAnsi="Times New Roman"/>
                      <w:lang w:eastAsia="ru-RU"/>
                    </w:rPr>
                    <w:t>01</w:t>
                  </w:r>
                  <w:r w:rsidRPr="00E74921">
                    <w:rPr>
                      <w:rFonts w:ascii="Times New Roman" w:hAnsi="Times New Roman"/>
                      <w:lang w:eastAsia="ru-RU"/>
                    </w:rPr>
                    <w:t xml:space="preserve">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23A7" w:rsidRPr="00E74921" w:rsidRDefault="008E23A7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/>
                      <w:lang w:eastAsia="ru-RU"/>
                    </w:rPr>
                    <w:t>Налог на доходы физических лиц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8E23A7" w:rsidRPr="00E74921" w:rsidRDefault="008E23A7" w:rsidP="00CB245B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109832,33</w:t>
                  </w:r>
                </w:p>
              </w:tc>
            </w:tr>
            <w:tr w:rsidR="008E23A7" w:rsidRPr="00482E0B" w:rsidTr="00E734DB">
              <w:trPr>
                <w:trHeight w:val="1268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23A7" w:rsidRPr="00E74921" w:rsidRDefault="008E23A7" w:rsidP="006F16C5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/>
                      <w:lang w:eastAsia="ru-RU"/>
                    </w:rPr>
                    <w:t xml:space="preserve">1 01 02010 </w:t>
                  </w:r>
                  <w:r>
                    <w:rPr>
                      <w:rFonts w:ascii="Times New Roman" w:hAnsi="Times New Roman"/>
                      <w:lang w:eastAsia="ru-RU"/>
                    </w:rPr>
                    <w:t>01</w:t>
                  </w:r>
                  <w:r w:rsidRPr="00E74921">
                    <w:rPr>
                      <w:rFonts w:ascii="Times New Roman" w:hAnsi="Times New Roman"/>
                      <w:lang w:eastAsia="ru-RU"/>
                    </w:rPr>
                    <w:t xml:space="preserve">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23A7" w:rsidRPr="00E74921" w:rsidRDefault="008E23A7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/>
                      <w:lang w:eastAsia="ru-RU"/>
                    </w:rPr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8E23A7" w:rsidRPr="00E74921" w:rsidRDefault="008E23A7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103367,55</w:t>
                  </w:r>
                </w:p>
              </w:tc>
            </w:tr>
            <w:tr w:rsidR="008E23A7" w:rsidRPr="00482E0B" w:rsidTr="00E734DB">
              <w:trPr>
                <w:trHeight w:val="2122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23A7" w:rsidRPr="00E74921" w:rsidRDefault="008E23A7" w:rsidP="006F16C5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/>
                      <w:lang w:eastAsia="ru-RU"/>
                    </w:rPr>
                    <w:t xml:space="preserve">1 01 02020 </w:t>
                  </w:r>
                  <w:r>
                    <w:rPr>
                      <w:rFonts w:ascii="Times New Roman" w:hAnsi="Times New Roman"/>
                      <w:lang w:eastAsia="ru-RU"/>
                    </w:rPr>
                    <w:t>01</w:t>
                  </w:r>
                  <w:r w:rsidRPr="00E74921">
                    <w:rPr>
                      <w:rFonts w:ascii="Times New Roman" w:hAnsi="Times New Roman"/>
                      <w:lang w:eastAsia="ru-RU"/>
                    </w:rPr>
                    <w:t xml:space="preserve">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23A7" w:rsidRPr="00E74921" w:rsidRDefault="008E23A7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/>
                      <w:lang w:eastAsia="ru-RU"/>
                    </w:rPr>
      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8E23A7" w:rsidRPr="00E74921" w:rsidRDefault="008E23A7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3,56</w:t>
                  </w:r>
                </w:p>
              </w:tc>
            </w:tr>
            <w:tr w:rsidR="008E23A7" w:rsidRPr="00482E0B" w:rsidTr="009D3FAA">
              <w:trPr>
                <w:trHeight w:val="843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23A7" w:rsidRPr="00E74921" w:rsidRDefault="008E23A7" w:rsidP="006F16C5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/>
                      <w:lang w:eastAsia="ru-RU"/>
                    </w:rPr>
                    <w:t xml:space="preserve">1 01 02030 </w:t>
                  </w:r>
                  <w:r>
                    <w:rPr>
                      <w:rFonts w:ascii="Times New Roman" w:hAnsi="Times New Roman"/>
                      <w:lang w:eastAsia="ru-RU"/>
                    </w:rPr>
                    <w:t>01</w:t>
                  </w:r>
                  <w:r w:rsidRPr="00E74921">
                    <w:rPr>
                      <w:rFonts w:ascii="Times New Roman" w:hAnsi="Times New Roman"/>
                      <w:lang w:eastAsia="ru-RU"/>
                    </w:rPr>
                    <w:t xml:space="preserve">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23A7" w:rsidRPr="00E74921" w:rsidRDefault="008E23A7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/>
                      <w:lang w:eastAsia="ru-RU"/>
                    </w:rPr>
    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8E23A7" w:rsidRPr="00E74921" w:rsidRDefault="008E23A7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6461,22</w:t>
                  </w:r>
                </w:p>
              </w:tc>
            </w:tr>
            <w:tr w:rsidR="008E23A7" w:rsidRPr="00482E0B" w:rsidTr="009D3FAA">
              <w:trPr>
                <w:trHeight w:val="444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23A7" w:rsidRPr="00E74921" w:rsidRDefault="008E23A7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hAnsi="Times New Roman"/>
                      <w:b/>
                      <w:bCs/>
                      <w:lang w:eastAsia="ru-RU"/>
                    </w:rPr>
                    <w:t xml:space="preserve"> 1 05 00000 00 0000 000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23A7" w:rsidRPr="00E74921" w:rsidRDefault="008E23A7" w:rsidP="00AB0103">
                  <w:pPr>
                    <w:spacing w:line="240" w:lineRule="auto"/>
                    <w:ind w:firstLine="0"/>
                    <w:rPr>
                      <w:rFonts w:ascii="Times New Roman" w:hAnsi="Times New Roman"/>
                      <w:b/>
                      <w:bCs/>
                      <w:color w:val="000000"/>
                      <w:lang w:eastAsia="ru-RU"/>
                    </w:rPr>
                  </w:pPr>
                  <w:r w:rsidRPr="00E74921">
                    <w:rPr>
                      <w:rFonts w:ascii="Times New Roman" w:hAnsi="Times New Roman"/>
                      <w:b/>
                      <w:bCs/>
                      <w:color w:val="000000"/>
                      <w:lang w:eastAsia="ru-RU"/>
                    </w:rPr>
                    <w:t>НАЛОГИ НА СОВОКУПНЫЙ ДОХОД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8E23A7" w:rsidRPr="00E74921" w:rsidRDefault="008E23A7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lang w:eastAsia="ru-RU"/>
                    </w:rPr>
                    <w:t>15587,70</w:t>
                  </w:r>
                </w:p>
              </w:tc>
            </w:tr>
            <w:tr w:rsidR="008E23A7" w:rsidRPr="00482E0B" w:rsidTr="009D3FAA">
              <w:trPr>
                <w:trHeight w:val="396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23A7" w:rsidRPr="00E74921" w:rsidRDefault="008E23A7" w:rsidP="00F95421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/>
                      <w:lang w:eastAsia="ru-RU"/>
                    </w:rPr>
                    <w:t xml:space="preserve"> 1 05 03000 </w:t>
                  </w:r>
                  <w:r>
                    <w:rPr>
                      <w:rFonts w:ascii="Times New Roman" w:hAnsi="Times New Roman"/>
                      <w:lang w:eastAsia="ru-RU"/>
                    </w:rPr>
                    <w:t>01</w:t>
                  </w:r>
                  <w:r w:rsidRPr="00E74921">
                    <w:rPr>
                      <w:rFonts w:ascii="Times New Roman" w:hAnsi="Times New Roman"/>
                      <w:lang w:eastAsia="ru-RU"/>
                    </w:rPr>
                    <w:t xml:space="preserve"> 0000 000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23A7" w:rsidRPr="00E74921" w:rsidRDefault="008E23A7" w:rsidP="00AB0103">
                  <w:pPr>
                    <w:spacing w:line="240" w:lineRule="auto"/>
                    <w:ind w:firstLine="0"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E74921">
                    <w:rPr>
                      <w:rFonts w:ascii="Times New Roman" w:hAnsi="Times New Roman"/>
                      <w:color w:val="000000"/>
                      <w:lang w:eastAsia="ru-RU"/>
                    </w:rPr>
                    <w:t>Единый сельскохозяйственный налог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8E23A7" w:rsidRPr="00E74921" w:rsidRDefault="008E23A7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15587,70</w:t>
                  </w:r>
                </w:p>
              </w:tc>
            </w:tr>
            <w:tr w:rsidR="008E23A7" w:rsidRPr="00482E0B" w:rsidTr="009D3FAA">
              <w:trPr>
                <w:trHeight w:val="504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23A7" w:rsidRPr="00E74921" w:rsidRDefault="008E23A7" w:rsidP="00F95421">
                  <w:pPr>
                    <w:spacing w:line="240" w:lineRule="auto"/>
                    <w:ind w:firstLine="0"/>
                    <w:rPr>
                      <w:rFonts w:ascii="Times New Roman" w:hAnsi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/>
                      <w:lang w:eastAsia="ru-RU"/>
                    </w:rPr>
                    <w:t xml:space="preserve"> 1 05 03010  </w:t>
                  </w:r>
                  <w:r>
                    <w:rPr>
                      <w:rFonts w:ascii="Times New Roman" w:hAnsi="Times New Roman"/>
                      <w:lang w:eastAsia="ru-RU"/>
                    </w:rPr>
                    <w:t>01</w:t>
                  </w:r>
                  <w:r w:rsidRPr="00E74921">
                    <w:rPr>
                      <w:rFonts w:ascii="Times New Roman" w:hAnsi="Times New Roman"/>
                      <w:lang w:eastAsia="ru-RU"/>
                    </w:rPr>
                    <w:t xml:space="preserve">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23A7" w:rsidRPr="00E74921" w:rsidRDefault="008E23A7" w:rsidP="00AB0103">
                  <w:pPr>
                    <w:spacing w:line="240" w:lineRule="auto"/>
                    <w:ind w:firstLine="0"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E74921">
                    <w:rPr>
                      <w:rFonts w:ascii="Times New Roman" w:hAnsi="Times New Roman"/>
                      <w:color w:val="000000"/>
                      <w:lang w:eastAsia="ru-RU"/>
                    </w:rPr>
                    <w:t>Единый сельскохозяйственный налог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8E23A7" w:rsidRPr="00E74921" w:rsidRDefault="008E23A7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15587,70</w:t>
                  </w:r>
                </w:p>
              </w:tc>
            </w:tr>
            <w:tr w:rsidR="008E23A7" w:rsidRPr="00482E0B" w:rsidTr="009D3FAA">
              <w:trPr>
                <w:trHeight w:val="504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23A7" w:rsidRPr="00E74921" w:rsidRDefault="008E23A7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hAnsi="Times New Roman"/>
                      <w:b/>
                      <w:bCs/>
                      <w:lang w:eastAsia="ru-RU"/>
                    </w:rPr>
                    <w:t>1 06 00000 00 0000 000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23A7" w:rsidRPr="00E74921" w:rsidRDefault="008E23A7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hAnsi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hAnsi="Times New Roman"/>
                      <w:b/>
                      <w:bCs/>
                      <w:lang w:eastAsia="ru-RU"/>
                    </w:rPr>
                    <w:t>НАЛОГИ НА ИМУЩЕСТВО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8E23A7" w:rsidRPr="00E74921" w:rsidRDefault="008E23A7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lang w:eastAsia="ru-RU"/>
                    </w:rPr>
                    <w:t>1507197,41</w:t>
                  </w:r>
                </w:p>
              </w:tc>
            </w:tr>
            <w:tr w:rsidR="008E23A7" w:rsidRPr="00482E0B" w:rsidTr="009D3FAA">
              <w:trPr>
                <w:trHeight w:val="432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23A7" w:rsidRPr="00E74921" w:rsidRDefault="008E23A7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/>
                      <w:lang w:eastAsia="ru-RU"/>
                    </w:rPr>
                    <w:t>1 06 01000 00 0000 110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23A7" w:rsidRPr="00E74921" w:rsidRDefault="008E23A7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/>
                      <w:lang w:eastAsia="ru-RU"/>
                    </w:rPr>
                    <w:t>Налог на имущество физических лиц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8E23A7" w:rsidRPr="00E74921" w:rsidRDefault="008E23A7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466974,14</w:t>
                  </w:r>
                </w:p>
              </w:tc>
            </w:tr>
            <w:tr w:rsidR="008E23A7" w:rsidRPr="00482E0B" w:rsidTr="009D3FAA">
              <w:trPr>
                <w:trHeight w:val="918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23A7" w:rsidRPr="00E74921" w:rsidRDefault="008E23A7" w:rsidP="008B3C2F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/>
                      <w:lang w:eastAsia="ru-RU"/>
                    </w:rPr>
                    <w:t>1 06 01030 10 0000 110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23A7" w:rsidRPr="00E74921" w:rsidRDefault="008E23A7" w:rsidP="008B3C2F">
                  <w:pPr>
                    <w:spacing w:line="240" w:lineRule="auto"/>
                    <w:ind w:firstLine="0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/>
                      <w:lang w:eastAsia="ru-RU"/>
                    </w:rPr>
      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8E23A7" w:rsidRPr="00E74921" w:rsidRDefault="008E23A7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466974,14</w:t>
                  </w:r>
                </w:p>
              </w:tc>
            </w:tr>
            <w:tr w:rsidR="008E23A7" w:rsidRPr="00482E0B" w:rsidTr="00E734DB">
              <w:trPr>
                <w:trHeight w:val="411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23A7" w:rsidRPr="00E74921" w:rsidRDefault="008E23A7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/>
                      <w:lang w:eastAsia="ru-RU"/>
                    </w:rPr>
                    <w:t>1 06 06000 00 0000 110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23A7" w:rsidRPr="00E74921" w:rsidRDefault="008E23A7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/>
                      <w:lang w:eastAsia="ru-RU"/>
                    </w:rPr>
                    <w:t>Земельный налог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8E23A7" w:rsidRPr="00E74921" w:rsidRDefault="008E23A7" w:rsidP="00CF1480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1040223,27</w:t>
                  </w:r>
                </w:p>
              </w:tc>
            </w:tr>
            <w:tr w:rsidR="008E23A7" w:rsidRPr="00482E0B" w:rsidTr="009D3FAA">
              <w:trPr>
                <w:trHeight w:val="432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23A7" w:rsidRPr="00E74921" w:rsidRDefault="008E23A7" w:rsidP="008B3C2F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/>
                      <w:lang w:eastAsia="ru-RU"/>
                    </w:rPr>
                    <w:t>1 06 06030 00 0000 110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23A7" w:rsidRPr="00E74921" w:rsidRDefault="008E23A7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/>
                      <w:lang w:eastAsia="ru-RU"/>
                    </w:rPr>
                    <w:t>Земельный налог с организаций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8E23A7" w:rsidRPr="00E74921" w:rsidRDefault="008E23A7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270711,00</w:t>
                  </w:r>
                </w:p>
              </w:tc>
            </w:tr>
            <w:tr w:rsidR="008E23A7" w:rsidRPr="00482E0B" w:rsidTr="00E734DB">
              <w:trPr>
                <w:trHeight w:val="693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23A7" w:rsidRPr="00E74921" w:rsidRDefault="008E23A7" w:rsidP="008B3C2F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/>
                      <w:lang w:eastAsia="ru-RU"/>
                    </w:rPr>
                    <w:t>1 06 06033 10 0000 110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23A7" w:rsidRPr="00E74921" w:rsidRDefault="008E23A7" w:rsidP="008B3C2F">
                  <w:pPr>
                    <w:spacing w:line="240" w:lineRule="auto"/>
                    <w:ind w:firstLine="0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/>
                      <w:lang w:eastAsia="ru-RU"/>
                    </w:rPr>
                    <w:t>Земельный налог с организаций,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8E23A7" w:rsidRPr="00E74921" w:rsidRDefault="008E23A7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270711,00</w:t>
                  </w:r>
                </w:p>
              </w:tc>
            </w:tr>
            <w:tr w:rsidR="008E23A7" w:rsidRPr="00482E0B" w:rsidTr="009D3FAA">
              <w:trPr>
                <w:trHeight w:val="540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23A7" w:rsidRPr="00E74921" w:rsidRDefault="008E23A7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/>
                      <w:lang w:eastAsia="ru-RU"/>
                    </w:rPr>
                    <w:t>1 06 06040 00 0000 110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23A7" w:rsidRPr="00E74921" w:rsidRDefault="008E23A7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/>
                      <w:lang w:eastAsia="ru-RU"/>
                    </w:rPr>
                    <w:t>Земельный налог с физических лиц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8E23A7" w:rsidRPr="00E74921" w:rsidRDefault="008E23A7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769512,27</w:t>
                  </w:r>
                </w:p>
              </w:tc>
            </w:tr>
            <w:tr w:rsidR="008E23A7" w:rsidRPr="00482E0B" w:rsidTr="00E734DB">
              <w:trPr>
                <w:trHeight w:val="861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23A7" w:rsidRPr="00E74921" w:rsidRDefault="008E23A7" w:rsidP="008B3C2F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/>
                      <w:lang w:eastAsia="ru-RU"/>
                    </w:rPr>
                    <w:t>1 06 06043 10 0000 110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23A7" w:rsidRPr="00E74921" w:rsidRDefault="008E23A7" w:rsidP="009401CE">
                  <w:pPr>
                    <w:spacing w:line="240" w:lineRule="auto"/>
                    <w:ind w:firstLine="0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/>
                      <w:lang w:eastAsia="ru-RU"/>
                    </w:rPr>
                    <w:t>Земельный налог с физических лиц,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8E23A7" w:rsidRPr="00E74921" w:rsidRDefault="008E23A7" w:rsidP="00C5427B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769512,27</w:t>
                  </w:r>
                </w:p>
              </w:tc>
            </w:tr>
            <w:tr w:rsidR="008E23A7" w:rsidRPr="00482E0B" w:rsidTr="00526F8E">
              <w:trPr>
                <w:trHeight w:val="649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23A7" w:rsidRPr="00482E0B" w:rsidRDefault="008E23A7" w:rsidP="00526F8E">
                  <w:pPr>
                    <w:ind w:firstLine="0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482E0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1 11 00000 00 0000 000</w:t>
                  </w:r>
                </w:p>
                <w:p w:rsidR="008E23A7" w:rsidRPr="00955D7A" w:rsidRDefault="008E23A7" w:rsidP="00526F8E">
                  <w:pPr>
                    <w:ind w:hanging="1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23A7" w:rsidRPr="00482E0B" w:rsidRDefault="008E23A7" w:rsidP="00526F8E">
                  <w:pPr>
                    <w:ind w:firstLine="0"/>
                    <w:jc w:val="both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482E0B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ДОХОДЫ ОТ ИСПОЛЬЗОВАНИЯ ИМУЩЕСИВА НАХОДЯЩЕГОСЯ В ГОСУДАРСТВЕННОЙ И МУНИЦИПАЛЬНОЙ СОБСТВЕННОСТИ</w:t>
                  </w:r>
                </w:p>
                <w:p w:rsidR="008E23A7" w:rsidRPr="00955D7A" w:rsidRDefault="008E23A7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8E23A7" w:rsidRPr="002048DC" w:rsidRDefault="008E23A7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>
                    <w:rPr>
                      <w:rFonts w:ascii="Times New Roman" w:hAnsi="Times New Roman"/>
                      <w:b/>
                      <w:lang w:eastAsia="ru-RU"/>
                    </w:rPr>
                    <w:t>3271,80</w:t>
                  </w:r>
                </w:p>
              </w:tc>
            </w:tr>
            <w:tr w:rsidR="008E23A7" w:rsidRPr="00482E0B" w:rsidTr="009D3FAA">
              <w:trPr>
                <w:trHeight w:val="918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23A7" w:rsidRPr="00482E0B" w:rsidRDefault="008E23A7" w:rsidP="00526F8E">
                  <w:pPr>
                    <w:ind w:firstLine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82E0B">
                    <w:rPr>
                      <w:rFonts w:ascii="Times New Roman" w:hAnsi="Times New Roman"/>
                      <w:sz w:val="24"/>
                      <w:szCs w:val="24"/>
                    </w:rPr>
                    <w:t>1 11 09000 00 0000 120</w:t>
                  </w:r>
                </w:p>
                <w:p w:rsidR="008E23A7" w:rsidRPr="00526F8E" w:rsidRDefault="008E23A7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23A7" w:rsidRPr="00482E0B" w:rsidRDefault="008E23A7" w:rsidP="00526F8E">
                  <w:pPr>
                    <w:ind w:firstLine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82E0B">
                    <w:rPr>
                      <w:rFonts w:ascii="Times New Roman" w:hAnsi="Times New Roman"/>
                      <w:sz w:val="24"/>
                      <w:szCs w:val="24"/>
                    </w:rPr>
      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  <w:p w:rsidR="008E23A7" w:rsidRPr="00526F8E" w:rsidRDefault="008E23A7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8E23A7" w:rsidRPr="006762DF" w:rsidRDefault="008E23A7" w:rsidP="00C5427B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3271,80</w:t>
                  </w:r>
                </w:p>
              </w:tc>
            </w:tr>
            <w:tr w:rsidR="008E23A7" w:rsidRPr="00482E0B" w:rsidTr="009D3FAA">
              <w:trPr>
                <w:trHeight w:val="918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23A7" w:rsidRPr="00482E0B" w:rsidRDefault="008E23A7" w:rsidP="00526F8E">
                  <w:pPr>
                    <w:ind w:firstLine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82E0B">
                    <w:rPr>
                      <w:rFonts w:ascii="Times New Roman" w:hAnsi="Times New Roman"/>
                      <w:sz w:val="24"/>
                      <w:szCs w:val="24"/>
                    </w:rPr>
                    <w:t>1 11 09040 00 0000 120</w:t>
                  </w:r>
                </w:p>
                <w:p w:rsidR="008E23A7" w:rsidRPr="00526F8E" w:rsidRDefault="008E23A7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23A7" w:rsidRPr="00482E0B" w:rsidRDefault="008E23A7" w:rsidP="00526F8E">
                  <w:pPr>
                    <w:ind w:firstLine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82E0B">
                    <w:rPr>
                      <w:rFonts w:ascii="Times New Roman" w:hAnsi="Times New Roman"/>
                      <w:sz w:val="24"/>
                      <w:szCs w:val="24"/>
                    </w:rPr>
                    <w:t>Прочие поступления от использования имущества 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  <w:p w:rsidR="008E23A7" w:rsidRPr="00526F8E" w:rsidRDefault="008E23A7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8E23A7" w:rsidRPr="006762DF" w:rsidRDefault="008E23A7" w:rsidP="00C5427B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3271,80</w:t>
                  </w:r>
                </w:p>
              </w:tc>
            </w:tr>
            <w:tr w:rsidR="008E23A7" w:rsidRPr="00482E0B" w:rsidTr="009D3FAA">
              <w:trPr>
                <w:trHeight w:val="918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23A7" w:rsidRPr="00482E0B" w:rsidRDefault="008E23A7" w:rsidP="00955D7A">
                  <w:pPr>
                    <w:ind w:firstLine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82E0B">
                    <w:rPr>
                      <w:rFonts w:ascii="Times New Roman" w:hAnsi="Times New Roman"/>
                      <w:sz w:val="24"/>
                      <w:szCs w:val="24"/>
                    </w:rPr>
                    <w:t>1 11 09045 10 0000 120</w:t>
                  </w:r>
                </w:p>
                <w:p w:rsidR="008E23A7" w:rsidRPr="00955D7A" w:rsidRDefault="008E23A7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23A7" w:rsidRPr="00482E0B" w:rsidRDefault="008E23A7" w:rsidP="00955D7A">
                  <w:pPr>
                    <w:ind w:firstLine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82E0B">
                    <w:rPr>
                      <w:rFonts w:ascii="Times New Roman" w:hAnsi="Times New Roman"/>
                      <w:sz w:val="24"/>
                      <w:szCs w:val="24"/>
                    </w:rPr>
                    <w:t>Прочие поступления от использования имущества, находящихся в  собственности поселений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  <w:p w:rsidR="008E23A7" w:rsidRPr="00955D7A" w:rsidRDefault="008E23A7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8E23A7" w:rsidRPr="006762DF" w:rsidRDefault="008E23A7" w:rsidP="00C5427B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3271,80</w:t>
                  </w:r>
                </w:p>
              </w:tc>
            </w:tr>
            <w:tr w:rsidR="008E23A7" w:rsidRPr="00482E0B" w:rsidTr="009D3FAA">
              <w:trPr>
                <w:trHeight w:val="408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23A7" w:rsidRPr="00E74921" w:rsidRDefault="008E23A7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hAnsi="Times New Roman"/>
                      <w:b/>
                      <w:bCs/>
                      <w:lang w:eastAsia="ru-RU"/>
                    </w:rPr>
                    <w:t>2 00 00000 00 0000 000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23A7" w:rsidRPr="00E74921" w:rsidRDefault="008E23A7" w:rsidP="00AB0103">
                  <w:pPr>
                    <w:spacing w:line="240" w:lineRule="auto"/>
                    <w:ind w:firstLine="0"/>
                    <w:rPr>
                      <w:rFonts w:ascii="Times New Roman" w:hAnsi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hAnsi="Times New Roman"/>
                      <w:b/>
                      <w:bCs/>
                      <w:lang w:eastAsia="ru-RU"/>
                    </w:rPr>
                    <w:t>БЕЗВОЗМЕЗДНЫЕ ПОСТУПЛЕНИЯ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8E23A7" w:rsidRPr="00E74921" w:rsidRDefault="008E23A7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lang w:eastAsia="ru-RU"/>
                    </w:rPr>
                    <w:t>2616899,51</w:t>
                  </w:r>
                </w:p>
              </w:tc>
            </w:tr>
            <w:tr w:rsidR="008E23A7" w:rsidRPr="00482E0B" w:rsidTr="009D3FAA">
              <w:trPr>
                <w:trHeight w:val="696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23A7" w:rsidRPr="00E74921" w:rsidRDefault="008E23A7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/>
                      <w:lang w:eastAsia="ru-RU"/>
                    </w:rPr>
                    <w:t>2 02 00000 00 0000 000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23A7" w:rsidRPr="00E74921" w:rsidRDefault="008E23A7" w:rsidP="00AB0103">
                  <w:pPr>
                    <w:spacing w:line="240" w:lineRule="auto"/>
                    <w:ind w:firstLine="0"/>
                    <w:rPr>
                      <w:rFonts w:ascii="Times New Roman" w:hAnsi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/>
                      <w:lang w:eastAsia="ru-RU"/>
                    </w:rPr>
                    <w:t>Безвозмездные 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8E23A7" w:rsidRPr="00E74921" w:rsidRDefault="008E23A7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2616899,51</w:t>
                  </w:r>
                </w:p>
              </w:tc>
            </w:tr>
            <w:tr w:rsidR="008E23A7" w:rsidRPr="00482E0B" w:rsidTr="009D3FAA">
              <w:trPr>
                <w:trHeight w:val="636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23A7" w:rsidRPr="00CF1480" w:rsidRDefault="008E23A7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/>
                      <w:b/>
                      <w:i/>
                      <w:lang w:eastAsia="ru-RU"/>
                    </w:rPr>
                  </w:pPr>
                  <w:r w:rsidRPr="00CF1480">
                    <w:rPr>
                      <w:rFonts w:ascii="Times New Roman" w:hAnsi="Times New Roman"/>
                      <w:b/>
                      <w:i/>
                      <w:lang w:eastAsia="ru-RU"/>
                    </w:rPr>
                    <w:t>2 02 10000 00 0000 150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23A7" w:rsidRPr="00CF1480" w:rsidRDefault="008E23A7" w:rsidP="00AB0103">
                  <w:pPr>
                    <w:spacing w:line="240" w:lineRule="auto"/>
                    <w:ind w:firstLine="0"/>
                    <w:rPr>
                      <w:rFonts w:ascii="Times New Roman" w:hAnsi="Times New Roman"/>
                      <w:b/>
                      <w:i/>
                      <w:lang w:eastAsia="ru-RU"/>
                    </w:rPr>
                  </w:pPr>
                  <w:r w:rsidRPr="00CF1480">
                    <w:rPr>
                      <w:rFonts w:ascii="Times New Roman" w:hAnsi="Times New Roman"/>
                      <w:b/>
                      <w:i/>
                      <w:lang w:eastAsia="ru-RU"/>
                    </w:rPr>
                    <w:t>Дотации бюджетам бюджетной системы Российской Федерации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8E23A7" w:rsidRPr="00CF1480" w:rsidRDefault="008E23A7" w:rsidP="00D77C05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/>
                      <w:b/>
                      <w:i/>
                      <w:lang w:eastAsia="ru-RU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lang w:eastAsia="ru-RU"/>
                    </w:rPr>
                    <w:t>270600,00</w:t>
                  </w:r>
                </w:p>
              </w:tc>
            </w:tr>
            <w:tr w:rsidR="008E23A7" w:rsidRPr="00482E0B" w:rsidTr="009D3FAA">
              <w:trPr>
                <w:trHeight w:val="636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23A7" w:rsidRPr="00E74921" w:rsidRDefault="008E23A7" w:rsidP="006A1EC5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482E0B">
                    <w:rPr>
                      <w:rFonts w:ascii="Times New Roman" w:hAnsi="Times New Roman"/>
                      <w:bCs/>
                    </w:rPr>
                    <w:t>2 02 16001 00 0000 150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23A7" w:rsidRPr="00E74921" w:rsidRDefault="008E23A7" w:rsidP="00AB0103">
                  <w:pPr>
                    <w:spacing w:line="240" w:lineRule="auto"/>
                    <w:ind w:firstLine="0"/>
                    <w:rPr>
                      <w:rFonts w:ascii="Times New Roman" w:hAnsi="Times New Roman"/>
                      <w:lang w:eastAsia="ru-RU"/>
                    </w:rPr>
                  </w:pPr>
                  <w:r w:rsidRPr="00482E0B">
                    <w:rPr>
                      <w:rFonts w:ascii="Times New Roman" w:hAnsi="Times New Roman"/>
                    </w:rPr>
      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8E23A7" w:rsidRPr="00E74921" w:rsidRDefault="008E23A7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270600,00</w:t>
                  </w:r>
                </w:p>
              </w:tc>
            </w:tr>
            <w:tr w:rsidR="008E23A7" w:rsidRPr="00482E0B" w:rsidTr="009D3FAA">
              <w:trPr>
                <w:trHeight w:val="636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23A7" w:rsidRPr="00482E0B" w:rsidRDefault="008E23A7" w:rsidP="006A1EC5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/>
                      <w:bCs/>
                    </w:rPr>
                  </w:pPr>
                  <w:r w:rsidRPr="00482E0B">
                    <w:rPr>
                      <w:rFonts w:ascii="Times New Roman" w:hAnsi="Times New Roman"/>
                      <w:bCs/>
                    </w:rPr>
                    <w:t>2 02 16001 10 0000 150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23A7" w:rsidRPr="00482E0B" w:rsidRDefault="008E23A7" w:rsidP="00AB0103">
                  <w:pPr>
                    <w:spacing w:line="240" w:lineRule="auto"/>
                    <w:ind w:firstLine="0"/>
                    <w:rPr>
                      <w:rFonts w:ascii="Times New Roman" w:hAnsi="Times New Roman"/>
                    </w:rPr>
                  </w:pPr>
                  <w:r w:rsidRPr="00482E0B">
                    <w:rPr>
                      <w:rFonts w:ascii="Times New Roman" w:hAnsi="Times New Roman"/>
                    </w:rPr>
                    <w:t>Дотации бюджетам сельских поселений на выравнивание бюджетной обеспеченности из бюджетов муниципальных районов, городских округов с внутригородским делением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8E23A7" w:rsidRPr="00E74921" w:rsidRDefault="008E23A7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270600,00</w:t>
                  </w:r>
                </w:p>
              </w:tc>
            </w:tr>
            <w:tr w:rsidR="008E23A7" w:rsidRPr="00482E0B" w:rsidTr="009D3FAA">
              <w:trPr>
                <w:trHeight w:val="703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23A7" w:rsidRPr="00CF1480" w:rsidRDefault="008E23A7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/>
                      <w:b/>
                      <w:i/>
                      <w:lang w:eastAsia="ru-RU"/>
                    </w:rPr>
                  </w:pPr>
                  <w:r w:rsidRPr="00CF1480">
                    <w:rPr>
                      <w:rFonts w:ascii="Times New Roman" w:hAnsi="Times New Roman"/>
                      <w:b/>
                      <w:i/>
                      <w:lang w:eastAsia="ru-RU"/>
                    </w:rPr>
                    <w:t>2 02 30000 00 0000 150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23A7" w:rsidRPr="00CF1480" w:rsidRDefault="008E23A7" w:rsidP="00E74921">
                  <w:pPr>
                    <w:spacing w:line="240" w:lineRule="auto"/>
                    <w:ind w:firstLine="0"/>
                    <w:rPr>
                      <w:rFonts w:ascii="Times New Roman" w:hAnsi="Times New Roman"/>
                      <w:b/>
                      <w:i/>
                      <w:lang w:eastAsia="ru-RU"/>
                    </w:rPr>
                  </w:pPr>
                  <w:r w:rsidRPr="00482E0B">
                    <w:rPr>
                      <w:rFonts w:ascii="Times New Roman" w:hAnsi="Times New Roman"/>
                      <w:b/>
                      <w:bCs/>
                      <w:i/>
                    </w:rPr>
                    <w:t xml:space="preserve">Субвенции бюджетам бюджетной системы Российской Федерации 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8E23A7" w:rsidRPr="00CF1480" w:rsidRDefault="008E23A7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/>
                      <w:b/>
                      <w:i/>
                      <w:lang w:eastAsia="ru-RU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lang w:eastAsia="ru-RU"/>
                    </w:rPr>
                    <w:t>164151,00</w:t>
                  </w:r>
                </w:p>
              </w:tc>
            </w:tr>
            <w:tr w:rsidR="008E23A7" w:rsidRPr="00482E0B" w:rsidTr="009D3FAA">
              <w:trPr>
                <w:trHeight w:val="968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23A7" w:rsidRPr="00E74921" w:rsidRDefault="008E23A7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482E0B">
                    <w:rPr>
                      <w:rFonts w:ascii="Times New Roman" w:hAnsi="Times New Roman"/>
                      <w:bCs/>
                    </w:rPr>
                    <w:t>2 02 35118 00 0000 150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23A7" w:rsidRPr="00E74921" w:rsidRDefault="008E23A7" w:rsidP="00D3763E">
                  <w:pPr>
                    <w:spacing w:line="240" w:lineRule="auto"/>
                    <w:ind w:firstLine="0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482E0B">
                    <w:rPr>
                      <w:rFonts w:ascii="Times New Roman" w:hAnsi="Times New Roman"/>
                    </w:rPr>
                    <w:t>Субвенции  бюджетам на 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8E23A7" w:rsidRPr="00E74921" w:rsidRDefault="008E23A7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164151,00</w:t>
                  </w:r>
                </w:p>
              </w:tc>
            </w:tr>
            <w:tr w:rsidR="008E23A7" w:rsidRPr="00482E0B" w:rsidTr="009D3FAA">
              <w:trPr>
                <w:trHeight w:val="855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23A7" w:rsidRPr="00E74921" w:rsidRDefault="008E23A7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482E0B">
                    <w:rPr>
                      <w:rFonts w:ascii="Times New Roman" w:hAnsi="Times New Roman"/>
                      <w:bCs/>
                    </w:rPr>
                    <w:t>2 02 35118 10 0000 150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23A7" w:rsidRPr="00E74921" w:rsidRDefault="008E23A7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482E0B">
                    <w:rPr>
                      <w:rFonts w:ascii="Times New Roman" w:hAnsi="Times New Roman"/>
                    </w:rPr>
      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8E23A7" w:rsidRPr="00E74921" w:rsidRDefault="008E23A7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164151,00</w:t>
                  </w:r>
                </w:p>
              </w:tc>
            </w:tr>
            <w:tr w:rsidR="008E23A7" w:rsidRPr="00482E0B" w:rsidTr="009D3FAA">
              <w:trPr>
                <w:trHeight w:val="516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23A7" w:rsidRPr="00C56CB4" w:rsidRDefault="008E23A7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/>
                      <w:b/>
                      <w:i/>
                      <w:lang w:eastAsia="ru-RU"/>
                    </w:rPr>
                  </w:pPr>
                  <w:r w:rsidRPr="00C56CB4">
                    <w:rPr>
                      <w:rFonts w:ascii="Times New Roman" w:hAnsi="Times New Roman"/>
                      <w:b/>
                      <w:i/>
                      <w:lang w:eastAsia="ru-RU"/>
                    </w:rPr>
                    <w:t>2 02 40000 00 0000 150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23A7" w:rsidRPr="00C56CB4" w:rsidRDefault="008E23A7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hAnsi="Times New Roman"/>
                      <w:b/>
                      <w:i/>
                      <w:lang w:eastAsia="ru-RU"/>
                    </w:rPr>
                  </w:pPr>
                  <w:r w:rsidRPr="00C56CB4">
                    <w:rPr>
                      <w:rFonts w:ascii="Times New Roman" w:hAnsi="Times New Roman"/>
                      <w:b/>
                      <w:i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8E23A7" w:rsidRPr="00C56CB4" w:rsidRDefault="008E23A7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/>
                      <w:b/>
                      <w:i/>
                      <w:lang w:eastAsia="ru-RU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lang w:eastAsia="ru-RU"/>
                    </w:rPr>
                    <w:t>2181775,79</w:t>
                  </w:r>
                </w:p>
              </w:tc>
            </w:tr>
            <w:tr w:rsidR="008E23A7" w:rsidRPr="00482E0B" w:rsidTr="009D3FAA">
              <w:trPr>
                <w:trHeight w:val="590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23A7" w:rsidRPr="00E74921" w:rsidRDefault="008E23A7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482E0B">
                    <w:rPr>
                      <w:rFonts w:ascii="Times New Roman" w:hAnsi="Times New Roman"/>
                    </w:rPr>
                    <w:t>2 02 40014 00 0000 150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23A7" w:rsidRPr="00E74921" w:rsidRDefault="008E23A7" w:rsidP="00AB0103">
                  <w:pPr>
                    <w:spacing w:line="240" w:lineRule="auto"/>
                    <w:ind w:firstLine="0"/>
                    <w:rPr>
                      <w:rFonts w:ascii="Times New Roman" w:hAnsi="Times New Roman"/>
                      <w:lang w:eastAsia="ru-RU"/>
                    </w:rPr>
                  </w:pPr>
                  <w:r w:rsidRPr="00482E0B">
                    <w:rPr>
                      <w:rFonts w:ascii="Times New Roman" w:hAnsi="Times New Roman"/>
                    </w:rPr>
      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8E23A7" w:rsidRPr="00E74921" w:rsidRDefault="008E23A7" w:rsidP="00C5427B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/>
                      <w:i/>
                      <w:lang w:eastAsia="ru-RU"/>
                    </w:rPr>
                  </w:pPr>
                  <w:r>
                    <w:rPr>
                      <w:rFonts w:ascii="Times New Roman" w:hAnsi="Times New Roman"/>
                      <w:i/>
                      <w:lang w:eastAsia="ru-RU"/>
                    </w:rPr>
                    <w:t>1521775,79</w:t>
                  </w:r>
                </w:p>
              </w:tc>
            </w:tr>
            <w:tr w:rsidR="008E23A7" w:rsidRPr="00482E0B" w:rsidTr="00D75AEC">
              <w:trPr>
                <w:trHeight w:val="924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23A7" w:rsidRPr="00E74921" w:rsidRDefault="008E23A7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482E0B">
                    <w:rPr>
                      <w:rFonts w:ascii="Times New Roman" w:hAnsi="Times New Roman"/>
                    </w:rPr>
                    <w:t>2 02 40014 10 0000 150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8E23A7" w:rsidRPr="00482E0B" w:rsidRDefault="008E23A7" w:rsidP="009602FB">
                  <w:pPr>
                    <w:jc w:val="both"/>
                    <w:rPr>
                      <w:rFonts w:ascii="Times New Roman" w:hAnsi="Times New Roman"/>
                    </w:rPr>
                  </w:pPr>
                  <w:r w:rsidRPr="00482E0B">
                    <w:rPr>
                      <w:rFonts w:ascii="Times New Roman" w:hAnsi="Times New Roman"/>
                    </w:rPr>
      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8E23A7" w:rsidRPr="00E74921" w:rsidRDefault="008E23A7" w:rsidP="00C5427B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/>
                      <w:i/>
                      <w:lang w:eastAsia="ru-RU"/>
                    </w:rPr>
                  </w:pPr>
                  <w:r>
                    <w:rPr>
                      <w:rFonts w:ascii="Times New Roman" w:hAnsi="Times New Roman"/>
                      <w:i/>
                      <w:lang w:eastAsia="ru-RU"/>
                    </w:rPr>
                    <w:t>1521775,79</w:t>
                  </w:r>
                </w:p>
              </w:tc>
            </w:tr>
            <w:tr w:rsidR="008E23A7" w:rsidRPr="00482E0B" w:rsidTr="00D75AEC">
              <w:trPr>
                <w:trHeight w:val="924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23A7" w:rsidRPr="00482E0B" w:rsidRDefault="008E23A7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482E0B">
                    <w:rPr>
                      <w:rFonts w:ascii="Times New Roman" w:hAnsi="Times New Roman"/>
                    </w:rPr>
                    <w:t>2 02 49999 00 0000 150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8E23A7" w:rsidRPr="00482E0B" w:rsidRDefault="008E23A7" w:rsidP="009602FB">
                  <w:pPr>
                    <w:jc w:val="both"/>
                    <w:rPr>
                      <w:rFonts w:ascii="Times New Roman" w:hAnsi="Times New Roman"/>
                    </w:rPr>
                  </w:pPr>
                  <w:r w:rsidRPr="00482E0B">
                    <w:rPr>
                      <w:rFonts w:ascii="Times New Roman" w:hAnsi="Times New Roman"/>
                    </w:rPr>
                    <w:t>Прочие межбюджетные трансферты, передаваемые бюджетам поселений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8E23A7" w:rsidRDefault="008E23A7" w:rsidP="00C5427B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/>
                      <w:i/>
                      <w:lang w:eastAsia="ru-RU"/>
                    </w:rPr>
                  </w:pPr>
                  <w:r>
                    <w:rPr>
                      <w:rFonts w:ascii="Times New Roman" w:hAnsi="Times New Roman"/>
                      <w:i/>
                      <w:lang w:eastAsia="ru-RU"/>
                    </w:rPr>
                    <w:t>660000,00</w:t>
                  </w:r>
                </w:p>
              </w:tc>
            </w:tr>
            <w:tr w:rsidR="008E23A7" w:rsidRPr="00482E0B" w:rsidTr="00D75AEC">
              <w:trPr>
                <w:trHeight w:val="924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23A7" w:rsidRPr="00482E0B" w:rsidRDefault="008E23A7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8E23A7" w:rsidRPr="00482E0B" w:rsidRDefault="008E23A7" w:rsidP="009602FB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8E23A7" w:rsidRDefault="008E23A7" w:rsidP="00C5427B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/>
                      <w:i/>
                      <w:lang w:eastAsia="ru-RU"/>
                    </w:rPr>
                  </w:pPr>
                </w:p>
              </w:tc>
            </w:tr>
            <w:tr w:rsidR="008E23A7" w:rsidRPr="00482E0B" w:rsidTr="00D75AEC">
              <w:trPr>
                <w:trHeight w:val="924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23A7" w:rsidRPr="00482E0B" w:rsidRDefault="008E23A7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482E0B">
                    <w:rPr>
                      <w:rFonts w:ascii="Times New Roman" w:hAnsi="Times New Roman"/>
                    </w:rPr>
                    <w:t>2 18 60010 10 0000 150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8E23A7" w:rsidRPr="00482E0B" w:rsidRDefault="008E23A7" w:rsidP="009602FB">
                  <w:pPr>
                    <w:jc w:val="both"/>
                    <w:rPr>
                      <w:rFonts w:ascii="Times New Roman" w:hAnsi="Times New Roman"/>
                    </w:rPr>
                  </w:pPr>
                  <w:r w:rsidRPr="00482E0B">
                    <w:rPr>
                      <w:rFonts w:ascii="Times New Roman" w:hAnsi="Times New Roman"/>
                    </w:rPr>
      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8E23A7" w:rsidRDefault="008E23A7" w:rsidP="00C5427B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/>
                      <w:i/>
                      <w:lang w:eastAsia="ru-RU"/>
                    </w:rPr>
                  </w:pPr>
                  <w:r>
                    <w:rPr>
                      <w:rFonts w:ascii="Times New Roman" w:hAnsi="Times New Roman"/>
                      <w:i/>
                      <w:lang w:eastAsia="ru-RU"/>
                    </w:rPr>
                    <w:t>372,72</w:t>
                  </w:r>
                </w:p>
              </w:tc>
            </w:tr>
            <w:tr w:rsidR="008E23A7" w:rsidRPr="00482E0B" w:rsidTr="009D3FAA">
              <w:trPr>
                <w:trHeight w:val="396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23A7" w:rsidRPr="00E74921" w:rsidRDefault="008E23A7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hAnsi="Times New Roman"/>
                      <w:b/>
                      <w:bCs/>
                      <w:lang w:eastAsia="ru-RU"/>
                    </w:rPr>
                    <w:t> 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23A7" w:rsidRPr="00E74921" w:rsidRDefault="008E23A7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hAnsi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hAnsi="Times New Roman"/>
                      <w:b/>
                      <w:bCs/>
                      <w:lang w:eastAsia="ru-RU"/>
                    </w:rPr>
                    <w:t>ВСЕГО: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8E23A7" w:rsidRPr="00E74921" w:rsidRDefault="008E23A7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lang w:eastAsia="ru-RU"/>
                    </w:rPr>
                    <w:t>4252788,75</w:t>
                  </w:r>
                </w:p>
              </w:tc>
            </w:tr>
          </w:tbl>
          <w:p w:rsidR="008E23A7" w:rsidRPr="00BC24BC" w:rsidRDefault="008E23A7" w:rsidP="00BC24B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E23A7" w:rsidRPr="005C66E3" w:rsidRDefault="008E23A7" w:rsidP="00CB245B">
      <w:pPr>
        <w:ind w:firstLine="0"/>
        <w:rPr>
          <w:rFonts w:ascii="Times New Roman" w:hAnsi="Times New Roman"/>
          <w:sz w:val="24"/>
          <w:szCs w:val="24"/>
        </w:rPr>
      </w:pPr>
    </w:p>
    <w:sectPr w:rsidR="008E23A7" w:rsidRPr="005C66E3" w:rsidSect="00F11AA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23A7" w:rsidRDefault="008E23A7" w:rsidP="005C66E3">
      <w:pPr>
        <w:spacing w:line="240" w:lineRule="auto"/>
      </w:pPr>
      <w:r>
        <w:separator/>
      </w:r>
    </w:p>
  </w:endnote>
  <w:endnote w:type="continuationSeparator" w:id="1">
    <w:p w:rsidR="008E23A7" w:rsidRDefault="008E23A7" w:rsidP="005C66E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23A7" w:rsidRDefault="008E23A7" w:rsidP="005C66E3">
      <w:pPr>
        <w:spacing w:line="240" w:lineRule="auto"/>
      </w:pPr>
      <w:r>
        <w:separator/>
      </w:r>
    </w:p>
  </w:footnote>
  <w:footnote w:type="continuationSeparator" w:id="1">
    <w:p w:rsidR="008E23A7" w:rsidRDefault="008E23A7" w:rsidP="005C66E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2570"/>
    <w:rsid w:val="00013E40"/>
    <w:rsid w:val="00031A2C"/>
    <w:rsid w:val="0008107C"/>
    <w:rsid w:val="00083014"/>
    <w:rsid w:val="000B11DB"/>
    <w:rsid w:val="000B6A7D"/>
    <w:rsid w:val="000C0A93"/>
    <w:rsid w:val="000E4311"/>
    <w:rsid w:val="0014342E"/>
    <w:rsid w:val="0014395B"/>
    <w:rsid w:val="0017011F"/>
    <w:rsid w:val="001E25E5"/>
    <w:rsid w:val="002048DC"/>
    <w:rsid w:val="002152B5"/>
    <w:rsid w:val="002415D8"/>
    <w:rsid w:val="00276AA9"/>
    <w:rsid w:val="002871CA"/>
    <w:rsid w:val="00344186"/>
    <w:rsid w:val="00376456"/>
    <w:rsid w:val="003C6788"/>
    <w:rsid w:val="00482E0B"/>
    <w:rsid w:val="00493A63"/>
    <w:rsid w:val="004E3CDE"/>
    <w:rsid w:val="00524C1F"/>
    <w:rsid w:val="00526F8E"/>
    <w:rsid w:val="005442C0"/>
    <w:rsid w:val="00587EE2"/>
    <w:rsid w:val="005A054E"/>
    <w:rsid w:val="005C2CE8"/>
    <w:rsid w:val="005C66E3"/>
    <w:rsid w:val="005D6473"/>
    <w:rsid w:val="005E1605"/>
    <w:rsid w:val="0063161F"/>
    <w:rsid w:val="00642570"/>
    <w:rsid w:val="006550E1"/>
    <w:rsid w:val="00665442"/>
    <w:rsid w:val="006762DF"/>
    <w:rsid w:val="00687B09"/>
    <w:rsid w:val="006A1EC5"/>
    <w:rsid w:val="006A28C2"/>
    <w:rsid w:val="006A5D0E"/>
    <w:rsid w:val="006F16C5"/>
    <w:rsid w:val="007C08BF"/>
    <w:rsid w:val="007D62F3"/>
    <w:rsid w:val="00835D93"/>
    <w:rsid w:val="008B3C2F"/>
    <w:rsid w:val="008D249D"/>
    <w:rsid w:val="008E0634"/>
    <w:rsid w:val="008E23A7"/>
    <w:rsid w:val="00925851"/>
    <w:rsid w:val="009401CE"/>
    <w:rsid w:val="00955D7A"/>
    <w:rsid w:val="009602FB"/>
    <w:rsid w:val="009C3E39"/>
    <w:rsid w:val="009D3FAA"/>
    <w:rsid w:val="009F12C3"/>
    <w:rsid w:val="00A23EF0"/>
    <w:rsid w:val="00A32635"/>
    <w:rsid w:val="00A818BD"/>
    <w:rsid w:val="00A83355"/>
    <w:rsid w:val="00AB0103"/>
    <w:rsid w:val="00AE221C"/>
    <w:rsid w:val="00B33587"/>
    <w:rsid w:val="00B53478"/>
    <w:rsid w:val="00B564A9"/>
    <w:rsid w:val="00B937BE"/>
    <w:rsid w:val="00BC24BC"/>
    <w:rsid w:val="00BE0B30"/>
    <w:rsid w:val="00BE17E6"/>
    <w:rsid w:val="00C14AC2"/>
    <w:rsid w:val="00C14C53"/>
    <w:rsid w:val="00C5427B"/>
    <w:rsid w:val="00C56CB4"/>
    <w:rsid w:val="00CB02EA"/>
    <w:rsid w:val="00CB245B"/>
    <w:rsid w:val="00CC34FC"/>
    <w:rsid w:val="00CF1480"/>
    <w:rsid w:val="00D07CBC"/>
    <w:rsid w:val="00D07E0D"/>
    <w:rsid w:val="00D27430"/>
    <w:rsid w:val="00D3763E"/>
    <w:rsid w:val="00D50905"/>
    <w:rsid w:val="00D753F7"/>
    <w:rsid w:val="00D75AEC"/>
    <w:rsid w:val="00D77C05"/>
    <w:rsid w:val="00D87994"/>
    <w:rsid w:val="00DC563D"/>
    <w:rsid w:val="00DE48F1"/>
    <w:rsid w:val="00DF39CC"/>
    <w:rsid w:val="00DF6869"/>
    <w:rsid w:val="00E40B09"/>
    <w:rsid w:val="00E734DB"/>
    <w:rsid w:val="00E74921"/>
    <w:rsid w:val="00EB5721"/>
    <w:rsid w:val="00EB614C"/>
    <w:rsid w:val="00F0171C"/>
    <w:rsid w:val="00F05C61"/>
    <w:rsid w:val="00F11AAD"/>
    <w:rsid w:val="00F300E1"/>
    <w:rsid w:val="00F30B95"/>
    <w:rsid w:val="00F31B4A"/>
    <w:rsid w:val="00F81DCB"/>
    <w:rsid w:val="00F95421"/>
    <w:rsid w:val="00F95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A63"/>
    <w:pPr>
      <w:spacing w:line="360" w:lineRule="auto"/>
      <w:ind w:firstLine="709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937B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937B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5C66E3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C66E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C66E3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C66E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4114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4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4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4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4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4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4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4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4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4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4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4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4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4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4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4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4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4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4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4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4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4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4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4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4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4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4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4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4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4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4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4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4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4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4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4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440</TotalTime>
  <Pages>3</Pages>
  <Words>850</Words>
  <Characters>4849</Characters>
  <Application>Microsoft Office Outlook</Application>
  <DocSecurity>0</DocSecurity>
  <Lines>0</Lines>
  <Paragraphs>0</Paragraphs>
  <ScaleCrop>false</ScaleCrop>
  <Company>Ya Blondinko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User</cp:lastModifiedBy>
  <cp:revision>29</cp:revision>
  <cp:lastPrinted>2026-05-27T13:32:00Z</cp:lastPrinted>
  <dcterms:created xsi:type="dcterms:W3CDTF">2018-03-22T09:02:00Z</dcterms:created>
  <dcterms:modified xsi:type="dcterms:W3CDTF">2026-05-27T13:33:00Z</dcterms:modified>
</cp:coreProperties>
</file>